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052C6438" w:rsidR="00DD01F9" w:rsidRPr="00DD01F9" w:rsidRDefault="008A006D" w:rsidP="002D5F19">
            <w:pPr>
              <w:pStyle w:val="Titlepagetext"/>
              <w:rPr>
                <w:sz w:val="16"/>
                <w:szCs w:val="16"/>
              </w:rPr>
            </w:pPr>
            <w:r>
              <w:rPr>
                <w:sz w:val="16"/>
                <w:szCs w:val="16"/>
              </w:rPr>
              <w:t>20 januari</w:t>
            </w:r>
            <w:r w:rsidR="00642EBA">
              <w:rPr>
                <w:sz w:val="16"/>
                <w:szCs w:val="16"/>
              </w:rPr>
              <w:t xml:space="preserve"> 202</w:t>
            </w:r>
            <w:r>
              <w:rPr>
                <w:sz w:val="16"/>
                <w:szCs w:val="16"/>
              </w:rPr>
              <w:t>1</w:t>
            </w:r>
            <w:r w:rsidR="00DD01F9">
              <w:rPr>
                <w:sz w:val="16"/>
                <w:szCs w:val="16"/>
              </w:rPr>
              <w:t xml:space="preserve"> – V1.</w:t>
            </w:r>
            <w:r>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7D8D4569" w:rsidR="00F45FC5" w:rsidRDefault="005452AC" w:rsidP="002D5F19">
            <w:pPr>
              <w:pStyle w:val="Titlepagearticle"/>
            </w:pPr>
            <w:r>
              <w:t>Kort jack</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783EAB74"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4D05F2C1" w:rsidR="00A8477A" w:rsidRPr="00BD22D4" w:rsidRDefault="00A8477A"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2BA77A8B"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591C3EF1" w:rsidR="00A8477A" w:rsidRPr="00BD22D4" w:rsidRDefault="00A8477A"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67111C8B"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5314FBEA" w:rsidR="00A8477A" w:rsidRPr="00BD22D4" w:rsidRDefault="00A8477A"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6A24F150"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1680E6DA" w:rsidR="00A8477A" w:rsidRPr="00BD22D4" w:rsidRDefault="00A8477A"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14EF0125"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264A8C24" w:rsidR="00A8477A" w:rsidRPr="00C870FD" w:rsidRDefault="00A8477A"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7EC23B40" w14:textId="574E450F" w:rsidR="00E57098" w:rsidRDefault="007227D0" w:rsidP="00FA30F8">
            <w:pPr>
              <w:pStyle w:val="Tabletext"/>
              <w:rPr>
                <w:sz w:val="18"/>
                <w:szCs w:val="18"/>
              </w:rPr>
            </w:pPr>
            <w:r>
              <w:rPr>
                <w:sz w:val="18"/>
                <w:szCs w:val="18"/>
              </w:rPr>
              <w:t>Het artikel</w:t>
            </w:r>
            <w:r w:rsidR="00472E09" w:rsidRPr="003A32CC">
              <w:rPr>
                <w:sz w:val="18"/>
                <w:szCs w:val="18"/>
              </w:rPr>
              <w:t xml:space="preserve"> is</w:t>
            </w:r>
            <w:r w:rsidR="00E9692A">
              <w:rPr>
                <w:sz w:val="18"/>
                <w:szCs w:val="18"/>
              </w:rPr>
              <w:t xml:space="preserve"> </w:t>
            </w:r>
            <w:r w:rsidR="00A10EB2">
              <w:rPr>
                <w:sz w:val="18"/>
                <w:szCs w:val="18"/>
              </w:rPr>
              <w:t xml:space="preserve">naast thuiswas, </w:t>
            </w:r>
            <w:r w:rsidR="00472E09" w:rsidRPr="003A32CC">
              <w:rPr>
                <w:sz w:val="18"/>
                <w:szCs w:val="18"/>
              </w:rPr>
              <w:t xml:space="preserve">geschikt voor industrieel </w:t>
            </w:r>
            <w:r w:rsidR="00E009C1">
              <w:rPr>
                <w:sz w:val="18"/>
                <w:szCs w:val="18"/>
              </w:rPr>
              <w:t>reinigen</w:t>
            </w:r>
            <w:r w:rsidR="00472E09" w:rsidRPr="003A32CC">
              <w:rPr>
                <w:sz w:val="18"/>
                <w:szCs w:val="18"/>
              </w:rPr>
              <w:t xml:space="preserve"> en drogen volgens ISO 15797. </w:t>
            </w:r>
          </w:p>
          <w:p w14:paraId="4A26E3FF" w14:textId="77777777" w:rsidR="00472E09" w:rsidRDefault="00472E09" w:rsidP="00FA30F8">
            <w:pPr>
              <w:pStyle w:val="Tabletext"/>
              <w:rPr>
                <w:sz w:val="18"/>
                <w:szCs w:val="18"/>
              </w:rPr>
            </w:pPr>
            <w:r w:rsidRPr="003A32CC">
              <w:rPr>
                <w:sz w:val="18"/>
                <w:szCs w:val="18"/>
              </w:rPr>
              <w:t>Het reinigings- en droogproces heeft een minimale invloed op de prestaties van het kledingstuk.</w:t>
            </w:r>
          </w:p>
          <w:p w14:paraId="3431935C" w14:textId="300BA788" w:rsidR="00A8477A" w:rsidRPr="00C870FD" w:rsidRDefault="00A8477A" w:rsidP="00FA30F8">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0FE15851" w14:textId="77777777" w:rsidR="00AD5DC4" w:rsidRDefault="00AD5DC4"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5305D7E4" w:rsidR="00346724" w:rsidRDefault="007E709F" w:rsidP="0083798B">
      <w:pPr>
        <w:pStyle w:val="Kop3"/>
        <w:rPr>
          <w:b/>
          <w:i/>
          <w:sz w:val="18"/>
          <w:szCs w:val="18"/>
        </w:rPr>
      </w:pPr>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6C50D3">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78C64D0D" w:rsidR="0060167A" w:rsidRPr="00214732" w:rsidRDefault="005452AC" w:rsidP="00897938">
            <w:pPr>
              <w:pStyle w:val="Tabletext"/>
              <w:rPr>
                <w:b/>
                <w:sz w:val="18"/>
                <w:szCs w:val="18"/>
              </w:rPr>
            </w:pPr>
            <w:r w:rsidRPr="00E009C1">
              <w:rPr>
                <w:b/>
                <w:sz w:val="18"/>
                <w:szCs w:val="18"/>
              </w:rPr>
              <w:t>Kort jack</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1831D8C2" w14:textId="39A1E029" w:rsidR="007162EC" w:rsidRDefault="00DA377B" w:rsidP="00CC2860">
            <w:pPr>
              <w:numPr>
                <w:ilvl w:val="0"/>
                <w:numId w:val="41"/>
              </w:numPr>
              <w:spacing w:line="276" w:lineRule="auto"/>
            </w:pPr>
            <w:r>
              <w:t>G</w:t>
            </w:r>
            <w:r w:rsidR="00CC2860" w:rsidRPr="007F4B16">
              <w:t xml:space="preserve">een schoudernaden, </w:t>
            </w:r>
          </w:p>
          <w:p w14:paraId="79631707" w14:textId="6588F0AA" w:rsidR="007162EC" w:rsidRDefault="00DA377B" w:rsidP="00CC2860">
            <w:pPr>
              <w:numPr>
                <w:ilvl w:val="0"/>
                <w:numId w:val="41"/>
              </w:numPr>
              <w:spacing w:line="276" w:lineRule="auto"/>
            </w:pPr>
            <w:r>
              <w:t>V</w:t>
            </w:r>
            <w:r w:rsidR="00CC2860" w:rsidRPr="007F4B16">
              <w:t xml:space="preserve">oorsluiting </w:t>
            </w:r>
            <w:r w:rsidR="002A1F52">
              <w:t xml:space="preserve">met </w:t>
            </w:r>
            <w:r w:rsidR="00CC2860" w:rsidRPr="007F4B16">
              <w:t xml:space="preserve">rits, </w:t>
            </w:r>
          </w:p>
          <w:p w14:paraId="2978667E" w14:textId="297F19AC" w:rsidR="00CC2860" w:rsidRPr="007F4B16" w:rsidRDefault="00DA377B" w:rsidP="00CC2860">
            <w:pPr>
              <w:numPr>
                <w:ilvl w:val="0"/>
                <w:numId w:val="41"/>
              </w:numPr>
              <w:spacing w:line="276" w:lineRule="auto"/>
            </w:pPr>
            <w:r>
              <w:t>V</w:t>
            </w:r>
            <w:r w:rsidR="00CC2860" w:rsidRPr="007F4B16">
              <w:t>oorzien van logo</w:t>
            </w:r>
          </w:p>
          <w:p w14:paraId="4FD6D2A4" w14:textId="43E35596" w:rsidR="00E91FA7" w:rsidRDefault="003B66DE" w:rsidP="00CC2860">
            <w:pPr>
              <w:numPr>
                <w:ilvl w:val="0"/>
                <w:numId w:val="41"/>
              </w:numPr>
              <w:spacing w:line="276" w:lineRule="auto"/>
            </w:pPr>
            <w:r>
              <w:t>Bi</w:t>
            </w:r>
            <w:r w:rsidR="00CC2860" w:rsidRPr="007F4B16">
              <w:t>nnenzak</w:t>
            </w:r>
            <w:r>
              <w:t xml:space="preserve"> en </w:t>
            </w:r>
            <w:r w:rsidR="00CC2860" w:rsidRPr="007F4B16">
              <w:t xml:space="preserve">zijzakken, </w:t>
            </w:r>
          </w:p>
          <w:p w14:paraId="479FD3BE" w14:textId="41BA3A61" w:rsidR="006C50D3" w:rsidRDefault="00E91FA7" w:rsidP="00E91FA7">
            <w:pPr>
              <w:numPr>
                <w:ilvl w:val="0"/>
                <w:numId w:val="41"/>
              </w:numPr>
              <w:spacing w:line="276" w:lineRule="auto"/>
            </w:pPr>
            <w:r>
              <w:t xml:space="preserve">Voorzien van </w:t>
            </w:r>
            <w:r w:rsidR="00DE2FAC">
              <w:t xml:space="preserve">blanco </w:t>
            </w:r>
            <w:r>
              <w:t>naametiket</w:t>
            </w:r>
          </w:p>
          <w:p w14:paraId="335A35EA" w14:textId="71579298" w:rsidR="00E91FA7" w:rsidRPr="006C50D3" w:rsidRDefault="00E91FA7" w:rsidP="00E91FA7">
            <w:pPr>
              <w:spacing w:line="276" w:lineRule="auto"/>
              <w:ind w:left="360"/>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58C33BEB" w14:textId="519EE67D" w:rsidR="0060167A" w:rsidRPr="00740C03" w:rsidRDefault="009B45BF" w:rsidP="00897938">
            <w:pPr>
              <w:pStyle w:val="Tabletext"/>
              <w:rPr>
                <w:sz w:val="18"/>
                <w:szCs w:val="18"/>
              </w:rPr>
            </w:pPr>
            <w:r>
              <w:rPr>
                <w:sz w:val="18"/>
                <w:szCs w:val="18"/>
              </w:rPr>
              <w:t xml:space="preserve">- </w:t>
            </w:r>
            <w:r w:rsidR="005B11CA" w:rsidRPr="00CF2CDA">
              <w:rPr>
                <w:sz w:val="18"/>
                <w:szCs w:val="18"/>
              </w:rPr>
              <w:t>zie voor logo’s, prints en badges de tekening in bijlage 1.</w:t>
            </w:r>
          </w:p>
          <w:p w14:paraId="7AFFBA36" w14:textId="1989CACC" w:rsidR="006C50D3" w:rsidRPr="00740C03" w:rsidRDefault="006C50D3" w:rsidP="002D22A5">
            <w:pPr>
              <w:pStyle w:val="Tabletext"/>
              <w:rPr>
                <w:sz w:val="18"/>
                <w:szCs w:val="18"/>
              </w:rPr>
            </w:pPr>
          </w:p>
        </w:tc>
      </w:tr>
    </w:tbl>
    <w:p w14:paraId="658C4172" w14:textId="77777777" w:rsidR="006323EB" w:rsidRDefault="006323EB" w:rsidP="00F27CDE"/>
    <w:p w14:paraId="50B7A5BA" w14:textId="3A0D6C2F" w:rsidR="009F2562" w:rsidRDefault="009F2562" w:rsidP="00F27CDE"/>
    <w:p w14:paraId="2FFC1932" w14:textId="755F6FFF" w:rsidR="005B11CA" w:rsidRDefault="005B11CA" w:rsidP="00F27CDE"/>
    <w:p w14:paraId="69588BDC" w14:textId="76662E0D" w:rsidR="005B11CA" w:rsidRDefault="005B11CA" w:rsidP="00F27CDE"/>
    <w:p w14:paraId="4901AF98" w14:textId="0C0D9247" w:rsidR="005B11CA" w:rsidRDefault="005B11CA" w:rsidP="00F27CDE"/>
    <w:p w14:paraId="7FB17306" w14:textId="5E2A29DF" w:rsidR="005B11CA" w:rsidRDefault="005B11CA" w:rsidP="00F27CDE"/>
    <w:p w14:paraId="12954760" w14:textId="05EACCC0" w:rsidR="005B11CA" w:rsidRDefault="005B11CA" w:rsidP="00F27CDE"/>
    <w:p w14:paraId="1BBDA710" w14:textId="453705FE" w:rsidR="005B11CA" w:rsidRDefault="005B11CA" w:rsidP="00F27CDE"/>
    <w:p w14:paraId="6AEDB2DE" w14:textId="511D14DD" w:rsidR="005B11CA" w:rsidRDefault="005B11CA" w:rsidP="00F27CDE"/>
    <w:p w14:paraId="63B631C8" w14:textId="77777777" w:rsidR="005B11CA" w:rsidRDefault="005B11CA" w:rsidP="00F27CDE"/>
    <w:p w14:paraId="305DBF51" w14:textId="0C26C272" w:rsidR="007E709F" w:rsidRPr="00214732" w:rsidRDefault="00183B08" w:rsidP="00814768">
      <w:pPr>
        <w:pStyle w:val="Kop3"/>
        <w:spacing w:before="240"/>
        <w:rPr>
          <w:b/>
          <w:i/>
          <w:sz w:val="18"/>
          <w:szCs w:val="18"/>
        </w:rPr>
      </w:pPr>
      <w:bookmarkStart w:id="57" w:name="_Toc248574598"/>
      <w:bookmarkStart w:id="58" w:name="_Toc257118189"/>
      <w:bookmarkStart w:id="59" w:name="_Toc257637082"/>
      <w:bookmarkStart w:id="60" w:name="_Toc265568444"/>
      <w:bookmarkStart w:id="61" w:name="_Toc266195582"/>
      <w:bookmarkStart w:id="62" w:name="_Toc297192552"/>
      <w:bookmarkStart w:id="63" w:name="_Toc491087028"/>
      <w:bookmarkStart w:id="64" w:name="_Toc496599877"/>
      <w:r w:rsidRPr="00214732">
        <w:rPr>
          <w:b/>
          <w:i/>
          <w:sz w:val="18"/>
          <w:szCs w:val="18"/>
        </w:rPr>
        <w:lastRenderedPageBreak/>
        <w:t>Ontwerp en constructie</w:t>
      </w:r>
      <w:bookmarkEnd w:id="57"/>
      <w:bookmarkEnd w:id="58"/>
      <w:bookmarkEnd w:id="59"/>
      <w:bookmarkEnd w:id="60"/>
      <w:bookmarkEnd w:id="61"/>
      <w:bookmarkEnd w:id="62"/>
      <w:bookmarkEnd w:id="63"/>
      <w:bookmarkEnd w:id="64"/>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11A301F7"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233C46">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65" w:name="_Toc228599407"/>
      <w:bookmarkStart w:id="66" w:name="_Toc248574600"/>
      <w:bookmarkStart w:id="67" w:name="_Toc257118191"/>
      <w:bookmarkStart w:id="68"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2F381665" w:rsidR="00EE4275" w:rsidRPr="005C1222" w:rsidRDefault="0038629C" w:rsidP="00994069">
      <w:pPr>
        <w:pStyle w:val="Lijstalinea"/>
        <w:numPr>
          <w:ilvl w:val="0"/>
          <w:numId w:val="41"/>
        </w:numPr>
        <w:spacing w:line="280" w:lineRule="atLeast"/>
        <w:rPr>
          <w:lang w:val="nl-NL"/>
        </w:rPr>
      </w:pPr>
      <w:bookmarkStart w:id="69" w:name="OLE_LINK153"/>
      <w:r w:rsidRPr="00B70774">
        <w:t xml:space="preserve">Standaardmaten </w:t>
      </w:r>
      <w:r w:rsidR="005C1222" w:rsidRPr="007F4B16">
        <w:t>XS</w:t>
      </w:r>
      <w:r w:rsidR="005C1222">
        <w:t xml:space="preserve"> </w:t>
      </w:r>
      <w:r w:rsidR="005C1222" w:rsidRPr="007F4B16">
        <w:t>-</w:t>
      </w:r>
      <w:r w:rsidR="005C1222">
        <w:t xml:space="preserve"> </w:t>
      </w:r>
      <w:r w:rsidR="005C1222" w:rsidRPr="007F4B16">
        <w:t>4XL of vergelijkbaar</w:t>
      </w:r>
      <w:r w:rsidR="005C1222">
        <w:t>.</w:t>
      </w:r>
    </w:p>
    <w:p w14:paraId="4B6232FA" w14:textId="77777777" w:rsidR="005C1222" w:rsidRPr="005C1222" w:rsidRDefault="005C1222" w:rsidP="005C1222">
      <w:pPr>
        <w:spacing w:line="280" w:lineRule="atLeast"/>
        <w:rPr>
          <w:lang w:val="nl-NL"/>
        </w:rPr>
      </w:pPr>
    </w:p>
    <w:p w14:paraId="53CA95B1" w14:textId="77777777" w:rsidR="00214732" w:rsidRPr="00BB3DA7" w:rsidRDefault="00214732" w:rsidP="00DE7902">
      <w:pPr>
        <w:pStyle w:val="Kop2"/>
      </w:pPr>
      <w:bookmarkStart w:id="70" w:name="_Toc496599878"/>
      <w:bookmarkEnd w:id="69"/>
      <w:r w:rsidRPr="00BB3DA7">
        <w:t>Materiaalspecificatie</w:t>
      </w:r>
      <w:bookmarkEnd w:id="70"/>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6DE0790C" w14:textId="1E904B7A" w:rsidR="004B1126" w:rsidRPr="003A32CC" w:rsidRDefault="004B1126" w:rsidP="001C6B91">
      <w:pPr>
        <w:pStyle w:val="Lijstalinea"/>
        <w:numPr>
          <w:ilvl w:val="0"/>
          <w:numId w:val="37"/>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36A64672" w:rsidR="00DB774F" w:rsidRDefault="004B1126" w:rsidP="001C6B91">
      <w:pPr>
        <w:rPr>
          <w:lang w:val="nl-NL"/>
        </w:rPr>
      </w:pPr>
      <w:r w:rsidRPr="000D19E9">
        <w:t>Voor deze aanbesteding gaat de voorkeur uit naar innovatieve stoffen</w:t>
      </w:r>
      <w:r w:rsidR="000B2831">
        <w:t>.</w:t>
      </w:r>
      <w:r w:rsidRPr="000D19E9">
        <w:t>.</w:t>
      </w:r>
    </w:p>
    <w:p w14:paraId="0FF12C38" w14:textId="0920DB6C"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4C8E67BF" w14:textId="0E2ED5FE" w:rsidR="00242408" w:rsidRDefault="00242408" w:rsidP="001C6B91">
      <w:pPr>
        <w:rPr>
          <w:lang w:val="nl-NL"/>
        </w:rPr>
      </w:pPr>
    </w:p>
    <w:p w14:paraId="36A3826A" w14:textId="6FFA9745" w:rsidR="00393CCC" w:rsidRPr="00FA7273" w:rsidRDefault="000E6AC7" w:rsidP="00242408">
      <w:pPr>
        <w:spacing w:line="280" w:lineRule="atLeast"/>
        <w:rPr>
          <w:color w:val="FF0000"/>
        </w:rPr>
      </w:pPr>
      <w:bookmarkStart w:id="71" w:name="OLE_LINK12"/>
      <w:bookmarkStart w:id="72" w:name="OLE_LINK13"/>
      <w:r>
        <w:t>Kleur:</w:t>
      </w:r>
      <w:r w:rsidR="00393CCC">
        <w:t xml:space="preserve"> </w:t>
      </w:r>
      <w:r w:rsidR="002B5A9A">
        <w:t>Zwart-grijs</w:t>
      </w:r>
    </w:p>
    <w:bookmarkEnd w:id="71"/>
    <w:bookmarkEnd w:id="72"/>
    <w:p w14:paraId="35D42F51" w14:textId="77777777" w:rsidR="00242408" w:rsidRDefault="00242408" w:rsidP="001C6B91">
      <w:pPr>
        <w:rPr>
          <w:lang w:val="nl-NL"/>
        </w:rPr>
      </w:pPr>
    </w:p>
    <w:p w14:paraId="5F68F19A" w14:textId="77777777" w:rsidR="00DE7902" w:rsidRPr="00536E08" w:rsidRDefault="00D9285A" w:rsidP="00DE7902">
      <w:pPr>
        <w:pStyle w:val="Kop2"/>
      </w:pPr>
      <w:bookmarkStart w:id="73" w:name="_Toc265568445"/>
      <w:bookmarkStart w:id="74" w:name="_Toc266195583"/>
      <w:bookmarkStart w:id="75" w:name="_Toc496599879"/>
      <w:r>
        <w:t xml:space="preserve">Etikettering </w:t>
      </w:r>
      <w:r w:rsidR="00A13942">
        <w:t>en v</w:t>
      </w:r>
      <w:r w:rsidR="000C31A8">
        <w:t>erpakking</w:t>
      </w:r>
      <w:bookmarkEnd w:id="65"/>
      <w:bookmarkEnd w:id="66"/>
      <w:bookmarkEnd w:id="67"/>
      <w:bookmarkEnd w:id="68"/>
      <w:bookmarkEnd w:id="73"/>
      <w:bookmarkEnd w:id="74"/>
      <w:bookmarkEnd w:id="75"/>
    </w:p>
    <w:p w14:paraId="547361B1" w14:textId="77777777" w:rsidR="00F84A7B" w:rsidRDefault="00F84A7B" w:rsidP="00DE7902">
      <w:pPr>
        <w:pStyle w:val="Kop3"/>
        <w:rPr>
          <w:b/>
          <w:i/>
          <w:sz w:val="18"/>
          <w:szCs w:val="18"/>
        </w:rPr>
      </w:pPr>
      <w:bookmarkStart w:id="76" w:name="_Toc248574602"/>
      <w:bookmarkStart w:id="77" w:name="_Toc257118192"/>
      <w:bookmarkStart w:id="78" w:name="_Toc257637084"/>
      <w:bookmarkStart w:id="79" w:name="_Toc265568446"/>
      <w:bookmarkStart w:id="80" w:name="_Toc266195584"/>
      <w:bookmarkStart w:id="81" w:name="_Toc297192554"/>
      <w:bookmarkStart w:id="82" w:name="_Toc491087031"/>
      <w:bookmarkStart w:id="83" w:name="_Toc496599880"/>
    </w:p>
    <w:p w14:paraId="58099874" w14:textId="134B8D2B" w:rsidR="00A13942" w:rsidRPr="00DE7902" w:rsidRDefault="00A13942" w:rsidP="00DE7902">
      <w:pPr>
        <w:pStyle w:val="Kop3"/>
        <w:rPr>
          <w:b/>
          <w:i/>
          <w:sz w:val="18"/>
          <w:szCs w:val="18"/>
        </w:rPr>
      </w:pPr>
      <w:r w:rsidRPr="00DE7902">
        <w:rPr>
          <w:b/>
          <w:i/>
          <w:sz w:val="18"/>
          <w:szCs w:val="18"/>
        </w:rPr>
        <w:t>Etikettering</w:t>
      </w:r>
      <w:bookmarkEnd w:id="76"/>
      <w:bookmarkEnd w:id="77"/>
      <w:bookmarkEnd w:id="78"/>
      <w:bookmarkEnd w:id="79"/>
      <w:bookmarkEnd w:id="80"/>
      <w:bookmarkEnd w:id="81"/>
      <w:bookmarkEnd w:id="82"/>
      <w:bookmarkEnd w:id="83"/>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2FBCBE42" w14:textId="77777777" w:rsidR="00F84A7B" w:rsidRDefault="00F84A7B" w:rsidP="00DE7902">
      <w:pPr>
        <w:pStyle w:val="Kop3"/>
        <w:rPr>
          <w:b/>
          <w:i/>
          <w:sz w:val="18"/>
          <w:szCs w:val="18"/>
        </w:rPr>
      </w:pPr>
      <w:bookmarkStart w:id="84" w:name="_Toc248574603"/>
      <w:bookmarkStart w:id="85" w:name="_Toc257118193"/>
      <w:bookmarkStart w:id="86" w:name="_Toc257637085"/>
      <w:bookmarkStart w:id="87" w:name="_Toc265568447"/>
      <w:bookmarkStart w:id="88" w:name="_Toc266195585"/>
      <w:bookmarkStart w:id="89" w:name="_Toc297192555"/>
      <w:bookmarkStart w:id="90" w:name="_Toc491087032"/>
      <w:bookmarkStart w:id="91" w:name="_Toc496599881"/>
    </w:p>
    <w:p w14:paraId="12CF2665" w14:textId="6977B08B" w:rsidR="000C31A8" w:rsidRPr="00DE7902" w:rsidRDefault="000C31A8" w:rsidP="00DE7902">
      <w:pPr>
        <w:pStyle w:val="Kop3"/>
        <w:rPr>
          <w:b/>
          <w:i/>
          <w:sz w:val="18"/>
          <w:szCs w:val="18"/>
        </w:rPr>
      </w:pPr>
      <w:r w:rsidRPr="00DE7902">
        <w:rPr>
          <w:b/>
          <w:i/>
          <w:sz w:val="18"/>
          <w:szCs w:val="18"/>
        </w:rPr>
        <w:t>Verpakking</w:t>
      </w:r>
      <w:bookmarkEnd w:id="84"/>
      <w:bookmarkEnd w:id="85"/>
      <w:bookmarkEnd w:id="86"/>
      <w:bookmarkEnd w:id="87"/>
      <w:bookmarkEnd w:id="88"/>
      <w:bookmarkEnd w:id="89"/>
      <w:bookmarkEnd w:id="90"/>
      <w:bookmarkEnd w:id="91"/>
    </w:p>
    <w:p w14:paraId="7511530E" w14:textId="40ED0DF1" w:rsidR="00467ADF" w:rsidRPr="00A8477A" w:rsidRDefault="0001065D" w:rsidP="00A8477A">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2" w:name="_Toc58050059"/>
      <w:bookmarkEnd w:id="8"/>
      <w:r w:rsidR="00240EB2">
        <w:rPr>
          <w:szCs w:val="18"/>
          <w:lang w:val="nl-NL"/>
        </w:rPr>
        <w:t>l.</w:t>
      </w:r>
      <w:bookmarkEnd w:id="92"/>
    </w:p>
    <w:sectPr w:rsidR="00467ADF" w:rsidRPr="00A8477A"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0E7E39" w14:textId="77777777" w:rsidR="006F18C6" w:rsidRDefault="006F18C6">
      <w:r>
        <w:separator/>
      </w:r>
    </w:p>
  </w:endnote>
  <w:endnote w:type="continuationSeparator" w:id="0">
    <w:p w14:paraId="1EA1A8F9" w14:textId="77777777" w:rsidR="006F18C6" w:rsidRDefault="006F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B1F8CF" w14:textId="77777777" w:rsidR="006F18C6" w:rsidRDefault="006F18C6">
      <w:r>
        <w:separator/>
      </w:r>
    </w:p>
  </w:footnote>
  <w:footnote w:type="continuationSeparator" w:id="0">
    <w:p w14:paraId="7DEA8883" w14:textId="77777777" w:rsidR="006F18C6" w:rsidRDefault="006F1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w:t>
    </w:r>
    <w:proofErr w:type="gramStart"/>
    <w:r>
      <w:t>bedrijf /</w:t>
    </w:r>
    <w:proofErr w:type="gramEnd"/>
    <w:r>
      <w:t xml:space="preserve">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3083007E" w:rsidR="007B5ABB" w:rsidRDefault="007B5ABB">
    <w:pPr>
      <w:pStyle w:val="Headertext"/>
    </w:pPr>
    <w:r>
      <w:tab/>
    </w:r>
    <w:r w:rsidR="009E767F">
      <w:t>PVE-nummer</w:t>
    </w:r>
    <w:r w:rsidR="009E767F">
      <w:tab/>
      <w:t xml:space="preserve">: Annex </w:t>
    </w:r>
    <w:r w:rsidR="008A006D">
      <w:t>9</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E769F"/>
    <w:multiLevelType w:val="hybridMultilevel"/>
    <w:tmpl w:val="9F3642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7"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9"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1"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4"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5"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6" w15:restartNumberingAfterBreak="0">
    <w:nsid w:val="40037AA8"/>
    <w:multiLevelType w:val="hybridMultilevel"/>
    <w:tmpl w:val="ADA6541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B">
      <w:start w:val="1"/>
      <w:numFmt w:val="bullet"/>
      <w:lvlText w:val=""/>
      <w:lvlJc w:val="left"/>
      <w:pPr>
        <w:ind w:left="2520" w:hanging="360"/>
      </w:pPr>
      <w:rPr>
        <w:rFonts w:ascii="Wingdings" w:hAnsi="Wingdings"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9"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AC6C1D"/>
    <w:multiLevelType w:val="hybridMultilevel"/>
    <w:tmpl w:val="0F1854C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1"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6"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30" w15:restartNumberingAfterBreak="0">
    <w:nsid w:val="67305ACE"/>
    <w:multiLevelType w:val="hybridMultilevel"/>
    <w:tmpl w:val="A14A0B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6"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4"/>
  </w:num>
  <w:num w:numId="3">
    <w:abstractNumId w:val="1"/>
  </w:num>
  <w:num w:numId="4">
    <w:abstractNumId w:val="13"/>
  </w:num>
  <w:num w:numId="5">
    <w:abstractNumId w:val="34"/>
  </w:num>
  <w:num w:numId="6">
    <w:abstractNumId w:val="15"/>
  </w:num>
  <w:num w:numId="7">
    <w:abstractNumId w:val="6"/>
  </w:num>
  <w:num w:numId="8">
    <w:abstractNumId w:val="38"/>
  </w:num>
  <w:num w:numId="9">
    <w:abstractNumId w:val="29"/>
  </w:num>
  <w:num w:numId="10">
    <w:abstractNumId w:val="18"/>
  </w:num>
  <w:num w:numId="11">
    <w:abstractNumId w:val="7"/>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4"/>
  </w:num>
  <w:num w:numId="13">
    <w:abstractNumId w:val="8"/>
  </w:num>
  <w:num w:numId="14">
    <w:abstractNumId w:val="35"/>
  </w:num>
  <w:num w:numId="15">
    <w:abstractNumId w:val="0"/>
  </w:num>
  <w:num w:numId="16">
    <w:abstractNumId w:val="17"/>
  </w:num>
  <w:num w:numId="17">
    <w:abstractNumId w:val="36"/>
  </w:num>
  <w:num w:numId="18">
    <w:abstractNumId w:val="33"/>
  </w:num>
  <w:num w:numId="19">
    <w:abstractNumId w:val="25"/>
  </w:num>
  <w:num w:numId="20">
    <w:abstractNumId w:val="10"/>
  </w:num>
  <w:num w:numId="21">
    <w:abstractNumId w:val="19"/>
  </w:num>
  <w:num w:numId="22">
    <w:abstractNumId w:val="26"/>
  </w:num>
  <w:num w:numId="23">
    <w:abstractNumId w:val="2"/>
  </w:num>
  <w:num w:numId="24">
    <w:abstractNumId w:val="32"/>
  </w:num>
  <w:num w:numId="25">
    <w:abstractNumId w:val="11"/>
  </w:num>
  <w:num w:numId="26">
    <w:abstractNumId w:val="22"/>
  </w:num>
  <w:num w:numId="27">
    <w:abstractNumId w:val="12"/>
  </w:num>
  <w:num w:numId="28">
    <w:abstractNumId w:val="5"/>
  </w:num>
  <w:num w:numId="29">
    <w:abstractNumId w:val="24"/>
  </w:num>
  <w:num w:numId="30">
    <w:abstractNumId w:val="4"/>
  </w:num>
  <w:num w:numId="31">
    <w:abstractNumId w:val="27"/>
  </w:num>
  <w:num w:numId="32">
    <w:abstractNumId w:val="28"/>
  </w:num>
  <w:num w:numId="33">
    <w:abstractNumId w:val="23"/>
  </w:num>
  <w:num w:numId="34">
    <w:abstractNumId w:val="37"/>
  </w:num>
  <w:num w:numId="35">
    <w:abstractNumId w:val="31"/>
  </w:num>
  <w:num w:numId="36">
    <w:abstractNumId w:val="9"/>
  </w:num>
  <w:num w:numId="37">
    <w:abstractNumId w:val="21"/>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0"/>
  </w:num>
  <w:num w:numId="42">
    <w:abstractNumId w:val="16"/>
  </w:num>
  <w:num w:numId="43">
    <w:abstractNumId w:val="3"/>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3B5B"/>
    <w:rsid w:val="00004CEA"/>
    <w:rsid w:val="00005770"/>
    <w:rsid w:val="0001065D"/>
    <w:rsid w:val="0001339F"/>
    <w:rsid w:val="00027E13"/>
    <w:rsid w:val="000314E2"/>
    <w:rsid w:val="00036F6A"/>
    <w:rsid w:val="000469A3"/>
    <w:rsid w:val="00053064"/>
    <w:rsid w:val="00054A68"/>
    <w:rsid w:val="00055BB4"/>
    <w:rsid w:val="0006104B"/>
    <w:rsid w:val="000673D5"/>
    <w:rsid w:val="00067B07"/>
    <w:rsid w:val="000701F8"/>
    <w:rsid w:val="00070FEA"/>
    <w:rsid w:val="0007129B"/>
    <w:rsid w:val="000713C2"/>
    <w:rsid w:val="00074684"/>
    <w:rsid w:val="000768BE"/>
    <w:rsid w:val="00086484"/>
    <w:rsid w:val="00090EFF"/>
    <w:rsid w:val="000924CC"/>
    <w:rsid w:val="000938CB"/>
    <w:rsid w:val="00094477"/>
    <w:rsid w:val="000949EC"/>
    <w:rsid w:val="000978D6"/>
    <w:rsid w:val="000B2831"/>
    <w:rsid w:val="000B4018"/>
    <w:rsid w:val="000B5278"/>
    <w:rsid w:val="000B6414"/>
    <w:rsid w:val="000B6616"/>
    <w:rsid w:val="000C31A8"/>
    <w:rsid w:val="000D1628"/>
    <w:rsid w:val="000D5FC1"/>
    <w:rsid w:val="000D7AF3"/>
    <w:rsid w:val="000E1BC4"/>
    <w:rsid w:val="000E217E"/>
    <w:rsid w:val="000E2441"/>
    <w:rsid w:val="000E48B4"/>
    <w:rsid w:val="000E6593"/>
    <w:rsid w:val="000E6AC7"/>
    <w:rsid w:val="000E6E98"/>
    <w:rsid w:val="000F2214"/>
    <w:rsid w:val="000F514C"/>
    <w:rsid w:val="001014A0"/>
    <w:rsid w:val="001014C9"/>
    <w:rsid w:val="001019CA"/>
    <w:rsid w:val="00103DE7"/>
    <w:rsid w:val="00106644"/>
    <w:rsid w:val="001121D6"/>
    <w:rsid w:val="0011252C"/>
    <w:rsid w:val="00115F49"/>
    <w:rsid w:val="00116D51"/>
    <w:rsid w:val="0012001F"/>
    <w:rsid w:val="0012425D"/>
    <w:rsid w:val="0012713D"/>
    <w:rsid w:val="00127901"/>
    <w:rsid w:val="00131DAE"/>
    <w:rsid w:val="0013424B"/>
    <w:rsid w:val="001352B0"/>
    <w:rsid w:val="001353BE"/>
    <w:rsid w:val="00140C86"/>
    <w:rsid w:val="001433B8"/>
    <w:rsid w:val="00143873"/>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919D7"/>
    <w:rsid w:val="001923A9"/>
    <w:rsid w:val="001A0F23"/>
    <w:rsid w:val="001A240E"/>
    <w:rsid w:val="001A43B3"/>
    <w:rsid w:val="001A46CA"/>
    <w:rsid w:val="001B2F36"/>
    <w:rsid w:val="001B75BB"/>
    <w:rsid w:val="001C0CBB"/>
    <w:rsid w:val="001C1977"/>
    <w:rsid w:val="001C319C"/>
    <w:rsid w:val="001C5A12"/>
    <w:rsid w:val="001C6A98"/>
    <w:rsid w:val="001C6B91"/>
    <w:rsid w:val="001C6F85"/>
    <w:rsid w:val="001C7A23"/>
    <w:rsid w:val="001D1055"/>
    <w:rsid w:val="001D4FEF"/>
    <w:rsid w:val="001D5AE2"/>
    <w:rsid w:val="001E0920"/>
    <w:rsid w:val="001F0BBF"/>
    <w:rsid w:val="001F0FEE"/>
    <w:rsid w:val="001F1F63"/>
    <w:rsid w:val="001F27C7"/>
    <w:rsid w:val="001F2AD3"/>
    <w:rsid w:val="001F52A1"/>
    <w:rsid w:val="00201507"/>
    <w:rsid w:val="002022C3"/>
    <w:rsid w:val="00202B16"/>
    <w:rsid w:val="0020313B"/>
    <w:rsid w:val="002055A2"/>
    <w:rsid w:val="00205AC5"/>
    <w:rsid w:val="002106DD"/>
    <w:rsid w:val="0021472B"/>
    <w:rsid w:val="00214732"/>
    <w:rsid w:val="00216606"/>
    <w:rsid w:val="00224B29"/>
    <w:rsid w:val="00231929"/>
    <w:rsid w:val="002324BA"/>
    <w:rsid w:val="00232CB7"/>
    <w:rsid w:val="00233C46"/>
    <w:rsid w:val="00236168"/>
    <w:rsid w:val="002363FE"/>
    <w:rsid w:val="00237852"/>
    <w:rsid w:val="00240EB2"/>
    <w:rsid w:val="00240FCA"/>
    <w:rsid w:val="00242408"/>
    <w:rsid w:val="00244947"/>
    <w:rsid w:val="00246868"/>
    <w:rsid w:val="00251579"/>
    <w:rsid w:val="002518F5"/>
    <w:rsid w:val="00253C92"/>
    <w:rsid w:val="00255E3D"/>
    <w:rsid w:val="002636A8"/>
    <w:rsid w:val="0026452D"/>
    <w:rsid w:val="00264EB8"/>
    <w:rsid w:val="00267518"/>
    <w:rsid w:val="002722ED"/>
    <w:rsid w:val="00272CAE"/>
    <w:rsid w:val="002763A8"/>
    <w:rsid w:val="00280C8F"/>
    <w:rsid w:val="00280E19"/>
    <w:rsid w:val="00282146"/>
    <w:rsid w:val="0028268F"/>
    <w:rsid w:val="00282F06"/>
    <w:rsid w:val="00284694"/>
    <w:rsid w:val="00286338"/>
    <w:rsid w:val="002865CB"/>
    <w:rsid w:val="002918AC"/>
    <w:rsid w:val="002923CF"/>
    <w:rsid w:val="002927F1"/>
    <w:rsid w:val="0029439F"/>
    <w:rsid w:val="00294883"/>
    <w:rsid w:val="00295972"/>
    <w:rsid w:val="002A1F52"/>
    <w:rsid w:val="002A21CC"/>
    <w:rsid w:val="002A328C"/>
    <w:rsid w:val="002A7F87"/>
    <w:rsid w:val="002B269D"/>
    <w:rsid w:val="002B4042"/>
    <w:rsid w:val="002B5A9A"/>
    <w:rsid w:val="002B5AC0"/>
    <w:rsid w:val="002C17B4"/>
    <w:rsid w:val="002C2DDF"/>
    <w:rsid w:val="002C79AE"/>
    <w:rsid w:val="002D2115"/>
    <w:rsid w:val="002D22A5"/>
    <w:rsid w:val="002D3553"/>
    <w:rsid w:val="002D4A3E"/>
    <w:rsid w:val="002D4EC1"/>
    <w:rsid w:val="002D72B2"/>
    <w:rsid w:val="002E3D34"/>
    <w:rsid w:val="002E4B1C"/>
    <w:rsid w:val="002E6911"/>
    <w:rsid w:val="002F0E23"/>
    <w:rsid w:val="002F4FBB"/>
    <w:rsid w:val="002F71BC"/>
    <w:rsid w:val="003000A9"/>
    <w:rsid w:val="003000D7"/>
    <w:rsid w:val="00303A05"/>
    <w:rsid w:val="003053DE"/>
    <w:rsid w:val="00305E01"/>
    <w:rsid w:val="003061E4"/>
    <w:rsid w:val="00310B7B"/>
    <w:rsid w:val="00310FBB"/>
    <w:rsid w:val="0031189F"/>
    <w:rsid w:val="00313494"/>
    <w:rsid w:val="00316305"/>
    <w:rsid w:val="00316685"/>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32F1"/>
    <w:rsid w:val="0038629C"/>
    <w:rsid w:val="00390551"/>
    <w:rsid w:val="00392EBB"/>
    <w:rsid w:val="003937DC"/>
    <w:rsid w:val="00393A7D"/>
    <w:rsid w:val="00393CCC"/>
    <w:rsid w:val="00394452"/>
    <w:rsid w:val="003967FA"/>
    <w:rsid w:val="003A0A3E"/>
    <w:rsid w:val="003A1D5A"/>
    <w:rsid w:val="003A217C"/>
    <w:rsid w:val="003A29D9"/>
    <w:rsid w:val="003A3CA8"/>
    <w:rsid w:val="003A4632"/>
    <w:rsid w:val="003A5E24"/>
    <w:rsid w:val="003A7E48"/>
    <w:rsid w:val="003B16C9"/>
    <w:rsid w:val="003B1B4F"/>
    <w:rsid w:val="003B66DE"/>
    <w:rsid w:val="003C10B3"/>
    <w:rsid w:val="003D232F"/>
    <w:rsid w:val="003E615E"/>
    <w:rsid w:val="003F12D1"/>
    <w:rsid w:val="003F2D42"/>
    <w:rsid w:val="003F6356"/>
    <w:rsid w:val="00400350"/>
    <w:rsid w:val="00400856"/>
    <w:rsid w:val="0041156B"/>
    <w:rsid w:val="0041173F"/>
    <w:rsid w:val="00415FBC"/>
    <w:rsid w:val="00416E43"/>
    <w:rsid w:val="00425428"/>
    <w:rsid w:val="0043302F"/>
    <w:rsid w:val="004337D5"/>
    <w:rsid w:val="00435DC6"/>
    <w:rsid w:val="0043657C"/>
    <w:rsid w:val="00451675"/>
    <w:rsid w:val="00453A00"/>
    <w:rsid w:val="00454E1A"/>
    <w:rsid w:val="00462705"/>
    <w:rsid w:val="00462809"/>
    <w:rsid w:val="00467ADF"/>
    <w:rsid w:val="00472E09"/>
    <w:rsid w:val="004749C6"/>
    <w:rsid w:val="00474DC1"/>
    <w:rsid w:val="00475202"/>
    <w:rsid w:val="00477C34"/>
    <w:rsid w:val="00481431"/>
    <w:rsid w:val="0048328C"/>
    <w:rsid w:val="004840E8"/>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4A07"/>
    <w:rsid w:val="004D3391"/>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1AEB"/>
    <w:rsid w:val="0052354F"/>
    <w:rsid w:val="00526C15"/>
    <w:rsid w:val="00526CBD"/>
    <w:rsid w:val="005316A5"/>
    <w:rsid w:val="00531E5D"/>
    <w:rsid w:val="00536767"/>
    <w:rsid w:val="00536E08"/>
    <w:rsid w:val="005406F2"/>
    <w:rsid w:val="0054181F"/>
    <w:rsid w:val="00542526"/>
    <w:rsid w:val="005452AC"/>
    <w:rsid w:val="00546683"/>
    <w:rsid w:val="0055117F"/>
    <w:rsid w:val="005515C2"/>
    <w:rsid w:val="005517A9"/>
    <w:rsid w:val="0055635F"/>
    <w:rsid w:val="00557401"/>
    <w:rsid w:val="005632D1"/>
    <w:rsid w:val="00567F0A"/>
    <w:rsid w:val="00570EBC"/>
    <w:rsid w:val="0057117D"/>
    <w:rsid w:val="00571269"/>
    <w:rsid w:val="00571BED"/>
    <w:rsid w:val="0057464C"/>
    <w:rsid w:val="00575FF9"/>
    <w:rsid w:val="00577E62"/>
    <w:rsid w:val="005873A5"/>
    <w:rsid w:val="00593F12"/>
    <w:rsid w:val="0059423F"/>
    <w:rsid w:val="005A122D"/>
    <w:rsid w:val="005A26FE"/>
    <w:rsid w:val="005A372F"/>
    <w:rsid w:val="005A3C3E"/>
    <w:rsid w:val="005A4E05"/>
    <w:rsid w:val="005B0181"/>
    <w:rsid w:val="005B11CA"/>
    <w:rsid w:val="005B1660"/>
    <w:rsid w:val="005B4D4B"/>
    <w:rsid w:val="005B636D"/>
    <w:rsid w:val="005C1222"/>
    <w:rsid w:val="005C1996"/>
    <w:rsid w:val="005C3966"/>
    <w:rsid w:val="005C3E8D"/>
    <w:rsid w:val="005C6B06"/>
    <w:rsid w:val="005D3A60"/>
    <w:rsid w:val="005D3C71"/>
    <w:rsid w:val="005D78F8"/>
    <w:rsid w:val="005E1F39"/>
    <w:rsid w:val="005E3124"/>
    <w:rsid w:val="005F644A"/>
    <w:rsid w:val="0060167A"/>
    <w:rsid w:val="00601712"/>
    <w:rsid w:val="00602D84"/>
    <w:rsid w:val="00604A18"/>
    <w:rsid w:val="006076C3"/>
    <w:rsid w:val="00607F15"/>
    <w:rsid w:val="00615088"/>
    <w:rsid w:val="00626953"/>
    <w:rsid w:val="00627341"/>
    <w:rsid w:val="00627641"/>
    <w:rsid w:val="006323EB"/>
    <w:rsid w:val="00633504"/>
    <w:rsid w:val="0063781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C50D3"/>
    <w:rsid w:val="006D0EBF"/>
    <w:rsid w:val="006D2FC1"/>
    <w:rsid w:val="006D3485"/>
    <w:rsid w:val="006E0782"/>
    <w:rsid w:val="006E2723"/>
    <w:rsid w:val="006E34D9"/>
    <w:rsid w:val="006E6953"/>
    <w:rsid w:val="006F0771"/>
    <w:rsid w:val="006F154A"/>
    <w:rsid w:val="006F18C6"/>
    <w:rsid w:val="006F313C"/>
    <w:rsid w:val="006F390E"/>
    <w:rsid w:val="006F56DE"/>
    <w:rsid w:val="0070153D"/>
    <w:rsid w:val="00706F50"/>
    <w:rsid w:val="00710C36"/>
    <w:rsid w:val="00710DC6"/>
    <w:rsid w:val="00711CD2"/>
    <w:rsid w:val="007143D8"/>
    <w:rsid w:val="007146B0"/>
    <w:rsid w:val="00715132"/>
    <w:rsid w:val="007162EC"/>
    <w:rsid w:val="00717F6F"/>
    <w:rsid w:val="007227D0"/>
    <w:rsid w:val="007279F7"/>
    <w:rsid w:val="00730CEF"/>
    <w:rsid w:val="00730F3A"/>
    <w:rsid w:val="007332EA"/>
    <w:rsid w:val="0073369E"/>
    <w:rsid w:val="007355A1"/>
    <w:rsid w:val="007365B2"/>
    <w:rsid w:val="00740A28"/>
    <w:rsid w:val="00741534"/>
    <w:rsid w:val="007447B2"/>
    <w:rsid w:val="00744F8E"/>
    <w:rsid w:val="0075156D"/>
    <w:rsid w:val="00752CDB"/>
    <w:rsid w:val="00756CB1"/>
    <w:rsid w:val="00757946"/>
    <w:rsid w:val="007617D3"/>
    <w:rsid w:val="00766C55"/>
    <w:rsid w:val="00767980"/>
    <w:rsid w:val="00771A39"/>
    <w:rsid w:val="00774A6A"/>
    <w:rsid w:val="007772F0"/>
    <w:rsid w:val="00784C4A"/>
    <w:rsid w:val="00785531"/>
    <w:rsid w:val="0078554B"/>
    <w:rsid w:val="00786F7E"/>
    <w:rsid w:val="007904EA"/>
    <w:rsid w:val="00791C12"/>
    <w:rsid w:val="00792E6C"/>
    <w:rsid w:val="007956E9"/>
    <w:rsid w:val="00797DA0"/>
    <w:rsid w:val="007A0B66"/>
    <w:rsid w:val="007A18F0"/>
    <w:rsid w:val="007A3E52"/>
    <w:rsid w:val="007A592E"/>
    <w:rsid w:val="007A5F51"/>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06BDA"/>
    <w:rsid w:val="008100E2"/>
    <w:rsid w:val="00813567"/>
    <w:rsid w:val="00814281"/>
    <w:rsid w:val="00814542"/>
    <w:rsid w:val="0081465F"/>
    <w:rsid w:val="00814768"/>
    <w:rsid w:val="00814E6D"/>
    <w:rsid w:val="0081516E"/>
    <w:rsid w:val="008175C0"/>
    <w:rsid w:val="00821D12"/>
    <w:rsid w:val="008279B8"/>
    <w:rsid w:val="008302E6"/>
    <w:rsid w:val="00836D22"/>
    <w:rsid w:val="0083798B"/>
    <w:rsid w:val="008411F7"/>
    <w:rsid w:val="00843CEB"/>
    <w:rsid w:val="00843F20"/>
    <w:rsid w:val="0085394E"/>
    <w:rsid w:val="008567F8"/>
    <w:rsid w:val="008568B4"/>
    <w:rsid w:val="00857D27"/>
    <w:rsid w:val="00861611"/>
    <w:rsid w:val="00864E1E"/>
    <w:rsid w:val="0086602B"/>
    <w:rsid w:val="00866F97"/>
    <w:rsid w:val="00867FCC"/>
    <w:rsid w:val="008703AE"/>
    <w:rsid w:val="00873A83"/>
    <w:rsid w:val="00876326"/>
    <w:rsid w:val="008769A4"/>
    <w:rsid w:val="00881575"/>
    <w:rsid w:val="00881678"/>
    <w:rsid w:val="00881705"/>
    <w:rsid w:val="00884422"/>
    <w:rsid w:val="0088499B"/>
    <w:rsid w:val="00885008"/>
    <w:rsid w:val="00891A05"/>
    <w:rsid w:val="00892600"/>
    <w:rsid w:val="0089437B"/>
    <w:rsid w:val="00894394"/>
    <w:rsid w:val="00896099"/>
    <w:rsid w:val="008966EA"/>
    <w:rsid w:val="0089714B"/>
    <w:rsid w:val="008977DD"/>
    <w:rsid w:val="00897E65"/>
    <w:rsid w:val="008A006D"/>
    <w:rsid w:val="008A0814"/>
    <w:rsid w:val="008A5D74"/>
    <w:rsid w:val="008B285B"/>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2480B"/>
    <w:rsid w:val="0092596C"/>
    <w:rsid w:val="00926A5D"/>
    <w:rsid w:val="009303DB"/>
    <w:rsid w:val="00931FF1"/>
    <w:rsid w:val="0093316C"/>
    <w:rsid w:val="0093441F"/>
    <w:rsid w:val="00934536"/>
    <w:rsid w:val="009348BD"/>
    <w:rsid w:val="009373F9"/>
    <w:rsid w:val="00942328"/>
    <w:rsid w:val="0094588A"/>
    <w:rsid w:val="00945A79"/>
    <w:rsid w:val="00946A96"/>
    <w:rsid w:val="00947D07"/>
    <w:rsid w:val="009535EE"/>
    <w:rsid w:val="00956E50"/>
    <w:rsid w:val="0095705D"/>
    <w:rsid w:val="00960D08"/>
    <w:rsid w:val="009618B1"/>
    <w:rsid w:val="0096212C"/>
    <w:rsid w:val="0096342D"/>
    <w:rsid w:val="00963A01"/>
    <w:rsid w:val="009662E3"/>
    <w:rsid w:val="00973596"/>
    <w:rsid w:val="00980317"/>
    <w:rsid w:val="00981AFB"/>
    <w:rsid w:val="00985ACB"/>
    <w:rsid w:val="0099242F"/>
    <w:rsid w:val="009A3349"/>
    <w:rsid w:val="009B45BF"/>
    <w:rsid w:val="009B6337"/>
    <w:rsid w:val="009B64D2"/>
    <w:rsid w:val="009C04B4"/>
    <w:rsid w:val="009D6E89"/>
    <w:rsid w:val="009E194D"/>
    <w:rsid w:val="009E3250"/>
    <w:rsid w:val="009E3AF1"/>
    <w:rsid w:val="009E4931"/>
    <w:rsid w:val="009E6294"/>
    <w:rsid w:val="009E6B89"/>
    <w:rsid w:val="009E767F"/>
    <w:rsid w:val="009F237A"/>
    <w:rsid w:val="009F2562"/>
    <w:rsid w:val="009F439E"/>
    <w:rsid w:val="00A01862"/>
    <w:rsid w:val="00A03F77"/>
    <w:rsid w:val="00A10EB2"/>
    <w:rsid w:val="00A1240E"/>
    <w:rsid w:val="00A1331D"/>
    <w:rsid w:val="00A13942"/>
    <w:rsid w:val="00A177D5"/>
    <w:rsid w:val="00A216FA"/>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548CC"/>
    <w:rsid w:val="00A64544"/>
    <w:rsid w:val="00A64C6E"/>
    <w:rsid w:val="00A66835"/>
    <w:rsid w:val="00A6788E"/>
    <w:rsid w:val="00A67C28"/>
    <w:rsid w:val="00A72AE1"/>
    <w:rsid w:val="00A72E90"/>
    <w:rsid w:val="00A77300"/>
    <w:rsid w:val="00A77C5E"/>
    <w:rsid w:val="00A80291"/>
    <w:rsid w:val="00A81B1F"/>
    <w:rsid w:val="00A8477A"/>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438C"/>
    <w:rsid w:val="00AD5DC4"/>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5AAB"/>
    <w:rsid w:val="00B3661F"/>
    <w:rsid w:val="00B4001E"/>
    <w:rsid w:val="00B4315C"/>
    <w:rsid w:val="00B444B6"/>
    <w:rsid w:val="00B4514E"/>
    <w:rsid w:val="00B46349"/>
    <w:rsid w:val="00B47482"/>
    <w:rsid w:val="00B50C13"/>
    <w:rsid w:val="00B56731"/>
    <w:rsid w:val="00B63F4A"/>
    <w:rsid w:val="00B65868"/>
    <w:rsid w:val="00B72F26"/>
    <w:rsid w:val="00B800AA"/>
    <w:rsid w:val="00B81FAF"/>
    <w:rsid w:val="00B84706"/>
    <w:rsid w:val="00B852A5"/>
    <w:rsid w:val="00B943C1"/>
    <w:rsid w:val="00B961B1"/>
    <w:rsid w:val="00B97D96"/>
    <w:rsid w:val="00BA36D8"/>
    <w:rsid w:val="00BA4013"/>
    <w:rsid w:val="00BA45FB"/>
    <w:rsid w:val="00BA60E7"/>
    <w:rsid w:val="00BB1139"/>
    <w:rsid w:val="00BB59BB"/>
    <w:rsid w:val="00BC28DC"/>
    <w:rsid w:val="00BC4949"/>
    <w:rsid w:val="00BD0A9A"/>
    <w:rsid w:val="00BD22D4"/>
    <w:rsid w:val="00BD31FF"/>
    <w:rsid w:val="00BD76C0"/>
    <w:rsid w:val="00BE1AA4"/>
    <w:rsid w:val="00BE2121"/>
    <w:rsid w:val="00BE24FE"/>
    <w:rsid w:val="00BE260E"/>
    <w:rsid w:val="00BE53BE"/>
    <w:rsid w:val="00BF719D"/>
    <w:rsid w:val="00C00B49"/>
    <w:rsid w:val="00C06B96"/>
    <w:rsid w:val="00C15FA4"/>
    <w:rsid w:val="00C21F50"/>
    <w:rsid w:val="00C22CA4"/>
    <w:rsid w:val="00C246DF"/>
    <w:rsid w:val="00C24AC1"/>
    <w:rsid w:val="00C267B6"/>
    <w:rsid w:val="00C33A71"/>
    <w:rsid w:val="00C34595"/>
    <w:rsid w:val="00C3668D"/>
    <w:rsid w:val="00C40083"/>
    <w:rsid w:val="00C41ECC"/>
    <w:rsid w:val="00C45B2C"/>
    <w:rsid w:val="00C50A0A"/>
    <w:rsid w:val="00C54101"/>
    <w:rsid w:val="00C550A2"/>
    <w:rsid w:val="00C5609F"/>
    <w:rsid w:val="00C61283"/>
    <w:rsid w:val="00C61C7B"/>
    <w:rsid w:val="00C65D0A"/>
    <w:rsid w:val="00C71E0C"/>
    <w:rsid w:val="00C759D9"/>
    <w:rsid w:val="00C763A6"/>
    <w:rsid w:val="00C832CB"/>
    <w:rsid w:val="00C833FF"/>
    <w:rsid w:val="00C83CE3"/>
    <w:rsid w:val="00C84B7B"/>
    <w:rsid w:val="00C850DB"/>
    <w:rsid w:val="00C854AB"/>
    <w:rsid w:val="00C870FD"/>
    <w:rsid w:val="00C923FF"/>
    <w:rsid w:val="00C929EB"/>
    <w:rsid w:val="00CA1B04"/>
    <w:rsid w:val="00CA49BF"/>
    <w:rsid w:val="00CA4BB1"/>
    <w:rsid w:val="00CB1381"/>
    <w:rsid w:val="00CC1D0D"/>
    <w:rsid w:val="00CC2860"/>
    <w:rsid w:val="00CC54CD"/>
    <w:rsid w:val="00CC569C"/>
    <w:rsid w:val="00CC7D7C"/>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1B95"/>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6AAA"/>
    <w:rsid w:val="00D67229"/>
    <w:rsid w:val="00D7041D"/>
    <w:rsid w:val="00D762E0"/>
    <w:rsid w:val="00D7684C"/>
    <w:rsid w:val="00D76CD7"/>
    <w:rsid w:val="00D76FE5"/>
    <w:rsid w:val="00D80738"/>
    <w:rsid w:val="00D848C1"/>
    <w:rsid w:val="00D901E3"/>
    <w:rsid w:val="00D9285A"/>
    <w:rsid w:val="00D957BB"/>
    <w:rsid w:val="00D9784D"/>
    <w:rsid w:val="00DA0F01"/>
    <w:rsid w:val="00DA2A57"/>
    <w:rsid w:val="00DA377B"/>
    <w:rsid w:val="00DA5A06"/>
    <w:rsid w:val="00DA7070"/>
    <w:rsid w:val="00DA7E5A"/>
    <w:rsid w:val="00DB703E"/>
    <w:rsid w:val="00DB7171"/>
    <w:rsid w:val="00DB774F"/>
    <w:rsid w:val="00DD01F9"/>
    <w:rsid w:val="00DD43EE"/>
    <w:rsid w:val="00DE2FAC"/>
    <w:rsid w:val="00DE3E93"/>
    <w:rsid w:val="00DE6796"/>
    <w:rsid w:val="00DE7902"/>
    <w:rsid w:val="00DF176C"/>
    <w:rsid w:val="00DF1AE3"/>
    <w:rsid w:val="00DF298E"/>
    <w:rsid w:val="00DF2FB2"/>
    <w:rsid w:val="00DF49A8"/>
    <w:rsid w:val="00DF5649"/>
    <w:rsid w:val="00E009C1"/>
    <w:rsid w:val="00E01957"/>
    <w:rsid w:val="00E03CFC"/>
    <w:rsid w:val="00E0549B"/>
    <w:rsid w:val="00E07E8E"/>
    <w:rsid w:val="00E12E77"/>
    <w:rsid w:val="00E149A1"/>
    <w:rsid w:val="00E16393"/>
    <w:rsid w:val="00E24E06"/>
    <w:rsid w:val="00E25174"/>
    <w:rsid w:val="00E27480"/>
    <w:rsid w:val="00E333C6"/>
    <w:rsid w:val="00E3360E"/>
    <w:rsid w:val="00E37230"/>
    <w:rsid w:val="00E40F0B"/>
    <w:rsid w:val="00E41130"/>
    <w:rsid w:val="00E4236D"/>
    <w:rsid w:val="00E45751"/>
    <w:rsid w:val="00E51A5F"/>
    <w:rsid w:val="00E52630"/>
    <w:rsid w:val="00E52F6F"/>
    <w:rsid w:val="00E55629"/>
    <w:rsid w:val="00E556D1"/>
    <w:rsid w:val="00E5675B"/>
    <w:rsid w:val="00E57098"/>
    <w:rsid w:val="00E6488C"/>
    <w:rsid w:val="00E66162"/>
    <w:rsid w:val="00E674E3"/>
    <w:rsid w:val="00E674F2"/>
    <w:rsid w:val="00E67C0B"/>
    <w:rsid w:val="00E710D8"/>
    <w:rsid w:val="00E73BE9"/>
    <w:rsid w:val="00E74BBE"/>
    <w:rsid w:val="00E76A5A"/>
    <w:rsid w:val="00E77CF0"/>
    <w:rsid w:val="00E8592A"/>
    <w:rsid w:val="00E85C38"/>
    <w:rsid w:val="00E86406"/>
    <w:rsid w:val="00E8778F"/>
    <w:rsid w:val="00E91FA7"/>
    <w:rsid w:val="00E93C6E"/>
    <w:rsid w:val="00E93F4A"/>
    <w:rsid w:val="00E958A5"/>
    <w:rsid w:val="00E9692A"/>
    <w:rsid w:val="00EA0B5F"/>
    <w:rsid w:val="00EB1EC3"/>
    <w:rsid w:val="00EB2D7B"/>
    <w:rsid w:val="00EB4D9A"/>
    <w:rsid w:val="00EC6F66"/>
    <w:rsid w:val="00EC773D"/>
    <w:rsid w:val="00ED21D3"/>
    <w:rsid w:val="00ED225F"/>
    <w:rsid w:val="00ED33A7"/>
    <w:rsid w:val="00ED424C"/>
    <w:rsid w:val="00EE3EA5"/>
    <w:rsid w:val="00EE4275"/>
    <w:rsid w:val="00EE52AE"/>
    <w:rsid w:val="00EE794B"/>
    <w:rsid w:val="00EF13F3"/>
    <w:rsid w:val="00EF4E33"/>
    <w:rsid w:val="00EF5372"/>
    <w:rsid w:val="00EF6F45"/>
    <w:rsid w:val="00F028FB"/>
    <w:rsid w:val="00F03294"/>
    <w:rsid w:val="00F035D6"/>
    <w:rsid w:val="00F06751"/>
    <w:rsid w:val="00F17127"/>
    <w:rsid w:val="00F173D2"/>
    <w:rsid w:val="00F24F18"/>
    <w:rsid w:val="00F27CDE"/>
    <w:rsid w:val="00F37DAB"/>
    <w:rsid w:val="00F37ED6"/>
    <w:rsid w:val="00F41543"/>
    <w:rsid w:val="00F45478"/>
    <w:rsid w:val="00F45FC5"/>
    <w:rsid w:val="00F516CD"/>
    <w:rsid w:val="00F52208"/>
    <w:rsid w:val="00F52668"/>
    <w:rsid w:val="00F546EB"/>
    <w:rsid w:val="00F611D4"/>
    <w:rsid w:val="00F70C16"/>
    <w:rsid w:val="00F70DDC"/>
    <w:rsid w:val="00F70F7D"/>
    <w:rsid w:val="00F71BFB"/>
    <w:rsid w:val="00F74A07"/>
    <w:rsid w:val="00F7595C"/>
    <w:rsid w:val="00F75C31"/>
    <w:rsid w:val="00F802F8"/>
    <w:rsid w:val="00F8171C"/>
    <w:rsid w:val="00F8320A"/>
    <w:rsid w:val="00F84A7B"/>
    <w:rsid w:val="00F90F04"/>
    <w:rsid w:val="00F94AB9"/>
    <w:rsid w:val="00FA0C79"/>
    <w:rsid w:val="00FA0F32"/>
    <w:rsid w:val="00FA30F8"/>
    <w:rsid w:val="00FA5BC0"/>
    <w:rsid w:val="00FA632A"/>
    <w:rsid w:val="00FA6640"/>
    <w:rsid w:val="00FA7273"/>
    <w:rsid w:val="00FA78D9"/>
    <w:rsid w:val="00FB02CA"/>
    <w:rsid w:val="00FB32CE"/>
    <w:rsid w:val="00FB48DF"/>
    <w:rsid w:val="00FB534E"/>
    <w:rsid w:val="00FC4BD0"/>
    <w:rsid w:val="00FC6483"/>
    <w:rsid w:val="00FD1248"/>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761F7B-667B-4D2E-997F-48138D8F4A62}">
  <ds:schemaRefs>
    <ds:schemaRef ds:uri="http://schemas.microsoft.com/sharepoint/v3/contenttype/forms"/>
  </ds:schemaRefs>
</ds:datastoreItem>
</file>

<file path=customXml/itemProps2.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9</TotalTime>
  <Pages>4</Pages>
  <Words>770</Words>
  <Characters>4743</Characters>
  <Application>Microsoft Office Word</Application>
  <DocSecurity>0</DocSecurity>
  <Lines>189</Lines>
  <Paragraphs>102</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5411</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13</cp:revision>
  <cp:lastPrinted>2017-08-15T06:54:00Z</cp:lastPrinted>
  <dcterms:created xsi:type="dcterms:W3CDTF">2020-10-12T11:07:00Z</dcterms:created>
  <dcterms:modified xsi:type="dcterms:W3CDTF">2021-01-25T09:36:00Z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